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2" ma:contentTypeDescription="Create a new document." ma:contentTypeScope="" ma:versionID="797c0f16ceba8c7d6cec01267b3996d6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991a30d1b24a17ece461e051c36fd60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74875-B6CB-4ECF-B9AB-7F7BFD65CC4C}"/>
</file>

<file path=customXml/itemProps3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Agnosti, Vera GIZ ID</cp:lastModifiedBy>
  <cp:revision>4</cp:revision>
  <cp:lastPrinted>2022-02-02T06:39:00Z</cp:lastPrinted>
  <dcterms:created xsi:type="dcterms:W3CDTF">2023-10-05T03:47:00Z</dcterms:created>
  <dcterms:modified xsi:type="dcterms:W3CDTF">2024-02-08T16:31:00Z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0x010100D5B041CAD323674B98399F87321BC1CB</vt:lpwstr>
  </property>
</Properties>
</file>